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6260B" w:rsidP="00E71FC3">
      <w:pPr>
        <w:pStyle w:val="NoSpacing"/>
      </w:pPr>
      <w:r>
        <w:rPr>
          <w:u w:val="single"/>
        </w:rPr>
        <w:t>Thomas (?William) SCAWSBY</w:t>
      </w:r>
      <w:r>
        <w:t xml:space="preserve">     (fl.1496-1505)</w:t>
      </w:r>
    </w:p>
    <w:p w:rsidR="0006260B" w:rsidRDefault="0006260B" w:rsidP="00E71FC3">
      <w:pPr>
        <w:pStyle w:val="NoSpacing"/>
      </w:pPr>
      <w:r>
        <w:t>of Cambridge University.</w:t>
      </w:r>
    </w:p>
    <w:p w:rsidR="0006260B" w:rsidRDefault="0006260B" w:rsidP="00E71FC3">
      <w:pPr>
        <w:pStyle w:val="NoSpacing"/>
      </w:pPr>
    </w:p>
    <w:p w:rsidR="0006260B" w:rsidRDefault="0006260B" w:rsidP="00E71FC3">
      <w:pPr>
        <w:pStyle w:val="NoSpacing"/>
      </w:pPr>
    </w:p>
    <w:p w:rsidR="0006260B" w:rsidRDefault="0006260B" w:rsidP="00E71FC3">
      <w:pPr>
        <w:pStyle w:val="NoSpacing"/>
      </w:pPr>
      <w:r>
        <w:t>Fellow of King’s Hall; Vicar of Chalke, Wiltshire.</w:t>
      </w:r>
    </w:p>
    <w:p w:rsidR="0006260B" w:rsidRDefault="0006260B" w:rsidP="00E71FC3">
      <w:pPr>
        <w:pStyle w:val="NoSpacing"/>
      </w:pPr>
      <w:r>
        <w:t>(Alumni Cantab.vol.1 part 4 p.29)</w:t>
      </w:r>
    </w:p>
    <w:p w:rsidR="0006260B" w:rsidRDefault="0006260B" w:rsidP="00E71FC3">
      <w:pPr>
        <w:pStyle w:val="NoSpacing"/>
      </w:pPr>
    </w:p>
    <w:p w:rsidR="0006260B" w:rsidRDefault="0006260B" w:rsidP="00E71FC3">
      <w:pPr>
        <w:pStyle w:val="NoSpacing"/>
      </w:pPr>
    </w:p>
    <w:p w:rsidR="0006260B" w:rsidRDefault="0006260B" w:rsidP="00E71FC3">
      <w:pPr>
        <w:pStyle w:val="NoSpacing"/>
      </w:pPr>
      <w:r>
        <w:tab/>
        <w:t>1496</w:t>
      </w:r>
      <w:r>
        <w:tab/>
        <w:t>He was admitted at King’s Hall, a scholar from Eton.  (ibid.)</w:t>
      </w:r>
    </w:p>
    <w:p w:rsidR="0006260B" w:rsidRDefault="0006260B" w:rsidP="00E71FC3">
      <w:pPr>
        <w:pStyle w:val="NoSpacing"/>
      </w:pPr>
      <w:r>
        <w:t xml:space="preserve">         1500-1</w:t>
      </w:r>
      <w:r>
        <w:tab/>
        <w:t>B.A.    (ibid.)</w:t>
      </w:r>
    </w:p>
    <w:p w:rsidR="0006260B" w:rsidRDefault="0006260B" w:rsidP="00E71FC3">
      <w:pPr>
        <w:pStyle w:val="NoSpacing"/>
      </w:pPr>
      <w:r>
        <w:t>23 Dec.1503</w:t>
      </w:r>
      <w:r>
        <w:tab/>
        <w:t>He was ordained priest in Lincoln Cathedral.   (ibid.)</w:t>
      </w:r>
    </w:p>
    <w:p w:rsidR="0006260B" w:rsidRDefault="0006260B" w:rsidP="00E71FC3">
      <w:pPr>
        <w:pStyle w:val="NoSpacing"/>
      </w:pPr>
      <w:r>
        <w:t xml:space="preserve">         1504-5</w:t>
      </w:r>
      <w:r>
        <w:tab/>
        <w:t>M.A.   (ibid.)</w:t>
      </w:r>
    </w:p>
    <w:p w:rsidR="0006260B" w:rsidRDefault="0006260B" w:rsidP="00E71FC3">
      <w:pPr>
        <w:pStyle w:val="NoSpacing"/>
      </w:pPr>
    </w:p>
    <w:p w:rsidR="0006260B" w:rsidRDefault="0006260B" w:rsidP="00E71FC3">
      <w:pPr>
        <w:pStyle w:val="NoSpacing"/>
      </w:pPr>
    </w:p>
    <w:p w:rsidR="0006260B" w:rsidRPr="0006260B" w:rsidRDefault="0006260B" w:rsidP="00E71FC3">
      <w:pPr>
        <w:pStyle w:val="NoSpacing"/>
      </w:pPr>
      <w:r>
        <w:t>26 July 2016</w:t>
      </w:r>
      <w:bookmarkStart w:id="0" w:name="_GoBack"/>
      <w:bookmarkEnd w:id="0"/>
    </w:p>
    <w:sectPr w:rsidR="0006260B" w:rsidRPr="000626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0B" w:rsidRDefault="0006260B" w:rsidP="00E71FC3">
      <w:pPr>
        <w:spacing w:after="0" w:line="240" w:lineRule="auto"/>
      </w:pPr>
      <w:r>
        <w:separator/>
      </w:r>
    </w:p>
  </w:endnote>
  <w:endnote w:type="continuationSeparator" w:id="0">
    <w:p w:rsidR="0006260B" w:rsidRDefault="000626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0B" w:rsidRDefault="0006260B" w:rsidP="00E71FC3">
      <w:pPr>
        <w:spacing w:after="0" w:line="240" w:lineRule="auto"/>
      </w:pPr>
      <w:r>
        <w:separator/>
      </w:r>
    </w:p>
  </w:footnote>
  <w:footnote w:type="continuationSeparator" w:id="0">
    <w:p w:rsidR="0006260B" w:rsidRDefault="000626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0B"/>
    <w:rsid w:val="0006260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BEDAB"/>
  <w15:chartTrackingRefBased/>
  <w15:docId w15:val="{2E132EE7-A2C7-411E-BF26-BB5CBCD7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2016-07-26T21:13:00Z</dcterms:created>
  <dcterms:modified xsi:type="dcterms:W3CDTF">2016-07-26T21:16:00Z</dcterms:modified>
</cp:coreProperties>
</file>